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87F85" w:rsidTr="00387F85" w14:paraId="1B874AC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F85" w:rsidRDefault="00387F85" w14:paraId="45FEFB79" w14:textId="0D7E032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7F85" w:rsidRDefault="00387F85" w14:paraId="620224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87F85" w:rsidRDefault="00387F85" w14:paraId="0733B12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87F85" w:rsidRDefault="00387F85" w14:paraId="65205CA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87F85" w:rsidRDefault="00387F85" w14:paraId="258FDF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87F85" w:rsidP="00387F85" w:rsidRDefault="00387F85" w14:paraId="304C641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87F85" w:rsidP="00387F85" w:rsidRDefault="00387F85" w14:paraId="7DA8E89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87F85" w:rsidP="00387F85" w:rsidRDefault="00387F85" w14:paraId="53EF32E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St-2509/2019</w:t>
      </w:r>
    </w:p>
    <w:p w:rsidR="00387F85" w:rsidP="00387F85" w:rsidRDefault="00387F85" w14:paraId="1A80D084" w14:textId="77777777">
      <w:pPr>
        <w:tabs>
          <w:tab w:val="left" w:pos="709"/>
        </w:tabs>
      </w:pPr>
      <w:r>
        <w:t xml:space="preserve"> </w:t>
      </w:r>
    </w:p>
    <w:p w:rsidR="00387F85" w:rsidP="00387F85" w:rsidRDefault="00387F85" w14:paraId="5ACC10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87F85" w:rsidP="00387F85" w:rsidRDefault="00387F85" w14:paraId="619FE3F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87F85" w:rsidP="00387F85" w:rsidRDefault="00387F85" w14:paraId="4DF972EA" w14:textId="77777777">
      <w:pPr>
        <w:tabs>
          <w:tab w:val="left" w:pos="709"/>
        </w:tabs>
      </w:pPr>
    </w:p>
    <w:p w:rsidR="00387F85" w:rsidP="00387F85" w:rsidRDefault="00387F85" w14:paraId="75BA625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87F85" w:rsidP="00387F85" w:rsidRDefault="00387F85" w14:paraId="0A5B433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87F85" w:rsidP="00387F85" w:rsidRDefault="00387F85" w14:paraId="6A2ED492" w14:textId="77777777">
      <w:pPr>
        <w:tabs>
          <w:tab w:val="left" w:pos="709"/>
        </w:tabs>
      </w:pPr>
    </w:p>
    <w:p w:rsidR="00387F85" w:rsidP="00387F85" w:rsidRDefault="00387F85" w14:paraId="219DD05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87F85" w:rsidP="00387F85" w:rsidRDefault="00387F85" w14:paraId="3E4E514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87F85" w:rsidP="00387F85" w:rsidRDefault="00387F85" w14:paraId="5D90E90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87F85" w:rsidP="00387F85" w:rsidRDefault="00387F85" w14:paraId="1B49BD3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87F85" w:rsidP="00387F85" w:rsidRDefault="00387F85" w14:paraId="76EDB05D" w14:textId="77777777">
      <w:pPr>
        <w:tabs>
          <w:tab w:val="left" w:pos="709"/>
        </w:tabs>
      </w:pPr>
    </w:p>
    <w:p w:rsidR="00387F85" w:rsidP="00387F85" w:rsidRDefault="00387F85" w14:paraId="1793CC8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87F85" w:rsidP="00387F85" w:rsidRDefault="00387F85" w14:paraId="1C196049" w14:textId="77777777">
      <w:pPr>
        <w:tabs>
          <w:tab w:val="left" w:pos="709"/>
        </w:tabs>
        <w:jc w:val="both"/>
      </w:pPr>
    </w:p>
    <w:p w:rsidR="00387F85" w:rsidP="00387F85" w:rsidRDefault="00387F85" w14:paraId="148F87D2" w14:textId="77777777">
      <w:pPr>
        <w:tabs>
          <w:tab w:val="left" w:pos="709"/>
        </w:tabs>
      </w:pPr>
      <w:r>
        <w:t xml:space="preserve"> </w:t>
      </w:r>
      <w:r>
        <w:tab/>
        <w:t>17. St-2509/2019</w:t>
      </w:r>
    </w:p>
    <w:p w:rsidR="00387F85" w:rsidP="00387F85" w:rsidRDefault="00387F85" w14:paraId="615A38B6" w14:textId="77777777">
      <w:pPr>
        <w:tabs>
          <w:tab w:val="left" w:pos="709"/>
        </w:tabs>
      </w:pPr>
    </w:p>
    <w:p w:rsidR="00387F85" w:rsidP="00387F85" w:rsidRDefault="00387F85" w14:paraId="5D3E8B8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87F85" w:rsidP="00387F85" w:rsidRDefault="00387F85" w14:paraId="437B01E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87F85" w:rsidP="00387F85" w:rsidRDefault="00387F85" w14:paraId="610592B3" w14:textId="77777777">
      <w:pPr>
        <w:tabs>
          <w:tab w:val="left" w:pos="709"/>
        </w:tabs>
        <w:jc w:val="both"/>
      </w:pPr>
      <w:r>
        <w:tab/>
        <w:t>OIB: 85821130368</w:t>
      </w:r>
    </w:p>
    <w:p w:rsidR="00387F85" w:rsidP="00387F85" w:rsidRDefault="00387F85" w14:paraId="2DD9C04F" w14:textId="77777777">
      <w:pPr>
        <w:tabs>
          <w:tab w:val="left" w:pos="709"/>
        </w:tabs>
        <w:jc w:val="both"/>
      </w:pPr>
    </w:p>
    <w:p w:rsidR="00387F85" w:rsidP="00387F85" w:rsidRDefault="00387F85" w14:paraId="15B36407" w14:textId="77777777">
      <w:pPr>
        <w:tabs>
          <w:tab w:val="left" w:pos="709"/>
        </w:tabs>
        <w:jc w:val="both"/>
      </w:pPr>
      <w:r>
        <w:t xml:space="preserve">protiv </w:t>
      </w:r>
    </w:p>
    <w:p w:rsidR="00387F85" w:rsidP="00387F85" w:rsidRDefault="00387F85" w14:paraId="1E11256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87F85" w:rsidP="00387F85" w:rsidRDefault="00387F85" w14:paraId="12D4B77D" w14:textId="77777777">
      <w:pPr>
        <w:tabs>
          <w:tab w:val="left" w:pos="709"/>
        </w:tabs>
        <w:ind w:left="708"/>
        <w:jc w:val="both"/>
      </w:pPr>
      <w:r>
        <w:tab/>
        <w:t>BETINET jednostavno društvo s ograničenom odgovornošću za usluge i trgovinu;</w:t>
      </w:r>
    </w:p>
    <w:p w:rsidR="00387F85" w:rsidP="00387F85" w:rsidRDefault="00387F85" w14:paraId="058FEC70" w14:textId="77777777">
      <w:pPr>
        <w:tabs>
          <w:tab w:val="left" w:pos="709"/>
        </w:tabs>
        <w:ind w:left="708"/>
        <w:jc w:val="both"/>
      </w:pPr>
      <w:r>
        <w:t>OIB: 14572616167, Sesvete, rimski put 50</w:t>
      </w:r>
    </w:p>
    <w:p w:rsidR="00387F85" w:rsidP="00387F85" w:rsidRDefault="00387F85" w14:paraId="7D6E36BC" w14:textId="77777777">
      <w:pPr>
        <w:tabs>
          <w:tab w:val="left" w:pos="709"/>
        </w:tabs>
        <w:ind w:left="708"/>
        <w:jc w:val="both"/>
      </w:pPr>
    </w:p>
    <w:p w:rsidR="00387F85" w:rsidP="00387F85" w:rsidRDefault="00387F85" w14:paraId="0836D76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87F85" w:rsidP="00387F85" w:rsidRDefault="00387F85" w14:paraId="3AF1CC01" w14:textId="77777777">
      <w:pPr>
        <w:tabs>
          <w:tab w:val="left" w:pos="709"/>
        </w:tabs>
        <w:jc w:val="both"/>
      </w:pPr>
    </w:p>
    <w:p w:rsidR="00387F85" w:rsidP="00387F85" w:rsidRDefault="00387F85" w14:paraId="692C107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87F85" w:rsidP="00387F85" w:rsidRDefault="00387F85" w14:paraId="5A7F7CDE" w14:textId="77777777">
      <w:pPr>
        <w:tabs>
          <w:tab w:val="left" w:pos="709"/>
        </w:tabs>
      </w:pPr>
    </w:p>
    <w:p w:rsidR="00387F85" w:rsidP="00387F85" w:rsidRDefault="00387F85" w14:paraId="67E624D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87F85" w:rsidP="00387F85" w:rsidRDefault="00387F85" w14:paraId="032138C9" w14:textId="77777777">
      <w:pPr>
        <w:tabs>
          <w:tab w:val="left" w:pos="709"/>
        </w:tabs>
      </w:pPr>
    </w:p>
    <w:p w:rsidR="00387F85" w:rsidP="00387F85" w:rsidRDefault="00387F85" w14:paraId="2C8C2C3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87F85" w:rsidP="00387F85" w:rsidRDefault="00387F85" w14:paraId="188938D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87F85" w:rsidP="00387F85" w:rsidRDefault="00387F85" w14:paraId="63564813" w14:textId="77777777">
      <w:pPr>
        <w:tabs>
          <w:tab w:val="left" w:pos="709"/>
        </w:tabs>
      </w:pPr>
    </w:p>
    <w:p w:rsidR="00387F85" w:rsidP="00387F85" w:rsidRDefault="00387F85" w14:paraId="0017F50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226740E" w14:textId="0226740E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87F85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87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7F8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7F8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7F8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7F8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87F8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7F8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7F8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7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F8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F8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F8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F8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87F8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F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F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256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St-2509/2019</izvorni_sadrzaj>
    <derivirana_varijabla naziv="DomainObject.Predmet.OznakaBroj_1">St-2509/2019</derivirana_varijabla>
  </DomainObject.Predmet.OznakaBroj>
  <DomainObject.Predmet.OznakaBrojOptuznogAkta>
    <izvorni_sadrzaj>04-06-19-4367</izvorni_sadrzaj>
    <derivirana_varijabla naziv="DomainObject.Predmet.OznakaBrojOptuznogAkta_1">04-06-19-4367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BETINET jednostavno društvo s ograničenom odgovornošću za usluge i trgovinu</izvorni_sadrzaj>
    <derivirana_varijabla naziv="DomainObject.Predmet.ProtustrankaFormated_1">  BETINET jednostavno društvo s ograničenom odgovornošću za usluge i trgovinu</derivirana_varijabla>
  </DomainObject.Predmet.ProtustrankaFormated>
  <DomainObject.Predmet.ProtustrankaFormatedOIB>
    <izvorni_sadrzaj>  BETINET jednostavno društvo s ograničenom odgovornošću za usluge i trgovinu, OIB 14572616167</izvorni_sadrzaj>
    <derivirana_varijabla naziv="DomainObject.Predmet.ProtustrankaFormatedOIB_1">  BETINET jednostavno društvo s ograničenom odgovornošću za usluge i trgovinu, OIB 14572616167</derivirana_varijabla>
  </DomainObject.Predmet.ProtustrankaFormatedOIB>
  <DomainObject.Predmet.ProtustrankaFormatedWithAdress>
    <izvorni_sadrzaj> BETINET jednostavno društvo s ograničenom odgovornošću za usluge i trgovinu, Rimski put 50, 10360 Sesvete</izvorni_sadrzaj>
    <derivirana_varijabla naziv="DomainObject.Predmet.ProtustrankaFormatedWithAdress_1"> BETINET jednostavno društvo s ograničenom odgovornošću za usluge i trgovinu, Rimski put 50, 10360 Sesvete</derivirana_varijabla>
  </DomainObject.Predmet.ProtustrankaFormatedWithAdress>
  <DomainObject.Predmet.ProtustrankaFormatedWithAdressOIB>
    <izvorni_sadrzaj> BETINET jednostavno društvo s ograničenom odgovornošću za usluge i trgovinu, OIB 14572616167, Rimski put 50, 10360 Sesvete</izvorni_sadrzaj>
    <derivirana_varijabla naziv="DomainObject.Predmet.ProtustrankaFormatedWithAdressOIB_1"> BETINET jednostavno društvo s ograničenom odgovornošću za usluge i trgovinu, OIB 14572616167, Rimski put 50, 10360 Sesvete</derivirana_varijabla>
  </DomainObject.Predmet.ProtustrankaFormatedWithAdressOIB>
  <DomainObject.Predmet.ProtustrankaWithAdress>
    <izvorni_sadrzaj>BETINET jednostavno društvo s ograničenom odgovornošću za usluge i trgovinu Rimski put 50, 10360 Sesvete</izvorni_sadrzaj>
    <derivirana_varijabla naziv="DomainObject.Predmet.ProtustrankaWithAdress_1">BETINET jednostavno društvo s ograničenom odgovornošću za usluge i trgovinu Rimski put 50, 10360 Sesvete</derivirana_varijabla>
  </DomainObject.Predmet.ProtustrankaWithAdress>
  <DomainObject.Predmet.ProtustrankaWithAdressOIB>
    <izvorni_sadrzaj>BETINET jednostavno društvo s ograničenom odgovornošću za usluge i trgovinu, OIB 14572616167, Rimski put 50, 10360 Sesvete</izvorni_sadrzaj>
    <derivirana_varijabla naziv="DomainObject.Predmet.ProtustrankaWithAdressOIB_1">BETINET jednostavno društvo s ograničenom odgovornošću za usluge i trgovinu, OIB 14572616167, Rimski put 50, 10360 Sesvete</derivirana_varijabla>
  </DomainObject.Predmet.ProtustrankaWithAdressOIB>
  <DomainObject.Predmet.ProtustrankaNazivFormated>
    <izvorni_sadrzaj>BETINET jednostavno društvo s ograničenom odgovornošću za usluge i trgovinu</izvorni_sadrzaj>
    <derivirana_varijabla naziv="DomainObject.Predmet.ProtustrankaNazivFormated_1">BETINET jednostavno društvo s ograničenom odgovornošću za usluge i trgovinu</derivirana_varijabla>
  </DomainObject.Predmet.ProtustrankaNazivFormated>
  <DomainObject.Predmet.ProtustrankaNazivFormatedOIB>
    <izvorni_sadrzaj>BETINET jednostavno društvo s ograničenom odgovornošću za usluge i trgovinu, OIB 14572616167</izvorni_sadrzaj>
    <derivirana_varijabla naziv="DomainObject.Predmet.ProtustrankaNazivFormatedOIB_1">BETINET jednostavno društvo s ograničenom odgovornošću za usluge i trgovinu, OIB 14572616167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BETINET jednostavno društvo s ograničenom odgovornošću za usluge i trgovinu</item>
    </izvorni_sadrzaj>
    <derivirana_varijabla naziv="DomainObject.Predmet.ProtuStrankaListFormated_1">
      <item>BETINET jednostavno društvo s ograničenom odgovornošću za usluge i trgovinu</item>
    </derivirana_varijabla>
  </DomainObject.Predmet.ProtuStrankaListFormated>
  <DomainObject.Predmet.ProtuStrankaListFormatedOIB>
    <izvorni_sadrzaj>
      <item>BETINET jednostavno društvo s ograničenom odgovornošću za usluge i trgovinu, OIB 14572616167</item>
    </izvorni_sadrzaj>
    <derivirana_varijabla naziv="DomainObject.Predmet.ProtuStrankaListFormatedOIB_1">
      <item>BETINET jednostavno društvo s ograničenom odgovornošću za usluge i trgovinu, OIB 14572616167</item>
    </derivirana_varijabla>
  </DomainObject.Predmet.ProtuStrankaListFormatedOIB>
  <DomainObject.Predmet.ProtuStrankaListFormatedWithAdress>
    <izvorni_sadrzaj>
      <item>BETINET jednostavno društvo s ograničenom odgovornošću za usluge i trgovinu, Rimski put 50, 10360 Sesvete</item>
    </izvorni_sadrzaj>
    <derivirana_varijabla naziv="DomainObject.Predmet.ProtuStrankaListFormatedWithAdress_1">
      <item>BETINET jednostavno društvo s ograničenom odgovornošću za usluge i trgovinu, Rimski put 50, 10360 Sesvete</item>
    </derivirana_varijabla>
  </DomainObject.Predmet.ProtuStrankaListFormatedWithAdress>
  <DomainObject.Predmet.ProtuStrankaListFormatedWithAdressOIB>
    <izvorni_sadrzaj>
      <item>BETINET jednostavno društvo s ograničenom odgovornošću za usluge i trgovinu, OIB 14572616167, Rimski put 50, 10360 Sesvete</item>
    </izvorni_sadrzaj>
    <derivirana_varijabla naziv="DomainObject.Predmet.ProtuStrankaListFormatedWithAdressOIB_1">
      <item>BETINET jednostavno društvo s ograničenom odgovornošću za usluge i trgovinu, OIB 14572616167, Rimski put 50, 10360 Sesvete</item>
    </derivirana_varijabla>
  </DomainObject.Predmet.ProtuStrankaListFormatedWithAdressOIB>
  <DomainObject.Predmet.ProtuStrankaListNazivFormated>
    <izvorni_sadrzaj>
      <item>BETINET jednostavno društvo s ograničenom odgovornošću za usluge i trgovinu</item>
    </izvorni_sadrzaj>
    <derivirana_varijabla naziv="DomainObject.Predmet.ProtuStrankaListNazivFormated_1">
      <item>BETINET jednostavno društvo s ograničenom odgovornošću za usluge i trgovinu</item>
    </derivirana_varijabla>
  </DomainObject.Predmet.ProtuStrankaListNazivFormated>
  <DomainObject.Predmet.ProtuStrankaListNazivFormatedOIB>
    <izvorni_sadrzaj>
      <item>BETINET jednostavno društvo s ograničenom odgovornošću za usluge i trgovinu, OIB 14572616167</item>
    </izvorni_sadrzaj>
    <derivirana_varijabla naziv="DomainObject.Predmet.ProtuStrankaListNazivFormatedOIB_1">
      <item>BETINET jednostavno društvo s ograničenom odgovornošću za usluge i trgovinu, OIB 14572616167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BETINET jednostavno društvo s ograničenom odgovornošću za usluge i trgovinu</izvorni_sadrzaj>
    <derivirana_varijabla naziv="DomainObject.Predmet.ProtustrankaIDrugi_1">BETINET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BETINET jednostavno društvo s ograničenom odgovornošću za usluge i trgovinu, OIB 14572616167, Rimski put 50, 10360 Sesvete</izvorni_sadrzaj>
    <derivirana_varijabla naziv="DomainObject.Predmet.ProtustrankaIDrugiAdressOIB_1">BETINET jednostavno društvo s ograničenom odgovornošću za usluge i trgovinu, OIB 14572616167, Rimski put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BETINET jednostavno društvo s ograničenom odgovornošću za usluge i trgovinu</item>
      <item>Financijska agencija</item>
    </izvorni_sadrzaj>
    <derivirana_varijabla naziv="DomainObject.Predmet.SudioniciListNaziv_1">
      <item>BETINET jednostavno društvo s ograničenom odgovornošću za usluge i trgovinu</item>
      <item>Financijska agencija</item>
    </derivirana_varijabla>
  </DomainObject.Predmet.SudioniciListNaziv>
  <DomainObject.Predmet.SudioniciListAdressOIB>
    <izvorni_sadrzaj>
      <item>BETINET jednostavno društvo s ograničenom odgovornošću za usluge i trgovinu, OIB 14572616167, Rimski put 50,10360 Sesvete</item>
      <item>Financijska agencija, OIB 85821130368, TRG SVIBANJSKIH ŽRTAVA 1995. 1,10000 Zagreb</item>
    </izvorni_sadrzaj>
    <derivirana_varijabla naziv="DomainObject.Predmet.SudioniciListAdressOIB_1">
      <item>BETINET jednostavno društvo s ograničenom odgovornošću za usluge i trgovinu, OIB 14572616167, Rimski put 50,10360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14572616167</item>
      <item>, OIB 85821130368</item>
    </izvorni_sadrzaj>
    <derivirana_varijabla naziv="DomainObject.Predmet.SudioniciListNazivOIB_1">
      <item>, OIB 14572616167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867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